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Church Hill, Staffordshire.</w:t>
      </w: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2 Sibyl</w:t>
      </w:r>
      <w:r>
        <w:rPr>
          <w:rFonts w:ascii="Times New Roman" w:hAnsi="Times New Roman" w:cs="Times New Roman"/>
          <w:sz w:val="24"/>
          <w:szCs w:val="24"/>
        </w:rPr>
        <w:t>(q.v.)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widow of Richard Baker of Coleshill.</w:t>
      </w:r>
    </w:p>
    <w:p w:rsidR="007D28DB" w:rsidRDefault="007D28DB" w:rsidP="007D28D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7D28DB" w:rsidRDefault="007D28DB" w:rsidP="007D28D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7D28DB" w:rsidRDefault="007D28DB" w:rsidP="007D28D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28D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1484</w:t>
      </w:r>
      <w:r w:rsidRPr="007D28D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Robert Baker of Coventry(q.v.) brought a plaint of debt against them, </w:t>
      </w: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administrators of Richard Baker of Coleshill, and John Crosse of</w:t>
      </w: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Coleshill(q.v.).  (ibid.)</w:t>
      </w: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28DB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D28DB" w:rsidP="007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2015</w:t>
      </w: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8DB" w:rsidRDefault="007D28DB" w:rsidP="00564E3C">
      <w:pPr>
        <w:spacing w:after="0" w:line="240" w:lineRule="auto"/>
      </w:pPr>
      <w:r>
        <w:separator/>
      </w:r>
    </w:p>
  </w:endnote>
  <w:endnote w:type="continuationSeparator" w:id="0">
    <w:p w:rsidR="007D28DB" w:rsidRDefault="007D28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28DB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8DB" w:rsidRDefault="007D28DB" w:rsidP="00564E3C">
      <w:pPr>
        <w:spacing w:after="0" w:line="240" w:lineRule="auto"/>
      </w:pPr>
      <w:r>
        <w:separator/>
      </w:r>
    </w:p>
  </w:footnote>
  <w:footnote w:type="continuationSeparator" w:id="0">
    <w:p w:rsidR="007D28DB" w:rsidRDefault="007D28D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DB"/>
    <w:rsid w:val="00372DC6"/>
    <w:rsid w:val="00564E3C"/>
    <w:rsid w:val="0064591D"/>
    <w:rsid w:val="007D28D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A4B1E"/>
  <w15:chartTrackingRefBased/>
  <w15:docId w15:val="{604A1D6D-4F8D-4565-B401-17364939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D28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2016-02-07T16:59:00Z</dcterms:created>
  <dcterms:modified xsi:type="dcterms:W3CDTF">2016-02-07T17:02:00Z</dcterms:modified>
</cp:coreProperties>
</file>